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23F4E" w14:textId="77777777" w:rsidR="0051452D" w:rsidRDefault="0051452D" w:rsidP="005145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GILBERT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14:paraId="0F134D8F" w14:textId="77777777" w:rsidR="0051452D" w:rsidRDefault="0051452D" w:rsidP="005145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931F98" w14:textId="77777777" w:rsidR="0051452D" w:rsidRDefault="0051452D" w:rsidP="005145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2FF059" w14:textId="77777777" w:rsidR="0051452D" w:rsidRDefault="0051452D" w:rsidP="005145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Derhurst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made a plaint of debt against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Spillesbury</w:t>
      </w:r>
      <w:proofErr w:type="spellEnd"/>
    </w:p>
    <w:p w14:paraId="77244FFC" w14:textId="77777777" w:rsidR="0051452D" w:rsidRDefault="0051452D" w:rsidP="005145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Gloucester(q.v.), John Northern of Frampton on Severn(q.v.)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471D6597" w14:textId="77777777" w:rsidR="0051452D" w:rsidRDefault="0051452D" w:rsidP="005145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Bowyare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Stampet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Gloucester(q.v.),</w:t>
      </w:r>
    </w:p>
    <w:p w14:paraId="4DCF3330" w14:textId="77777777" w:rsidR="0051452D" w:rsidRDefault="0051452D" w:rsidP="005145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as the executors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Tappyng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Gloucester(q.v.).</w:t>
      </w:r>
    </w:p>
    <w:p w14:paraId="20EB9068" w14:textId="77777777" w:rsidR="0051452D" w:rsidRDefault="0051452D" w:rsidP="005145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B1A7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https://waalt.uh.edu/index.php/CP40/641:_A-J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)</w:t>
      </w:r>
    </w:p>
    <w:p w14:paraId="080FA2B4" w14:textId="77777777" w:rsidR="0051452D" w:rsidRDefault="0051452D" w:rsidP="005145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AE17A5A" w14:textId="77777777" w:rsidR="0051452D" w:rsidRDefault="0051452D" w:rsidP="005145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71FB9EC" w14:textId="77777777" w:rsidR="0051452D" w:rsidRDefault="0051452D" w:rsidP="005145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2022</w:t>
      </w:r>
    </w:p>
    <w:p w14:paraId="7C0E9A8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379F" w14:textId="77777777" w:rsidR="0051452D" w:rsidRDefault="0051452D" w:rsidP="009139A6">
      <w:r>
        <w:separator/>
      </w:r>
    </w:p>
  </w:endnote>
  <w:endnote w:type="continuationSeparator" w:id="0">
    <w:p w14:paraId="7E10D7E3" w14:textId="77777777" w:rsidR="0051452D" w:rsidRDefault="005145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4DA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A07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3D0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B0755" w14:textId="77777777" w:rsidR="0051452D" w:rsidRDefault="0051452D" w:rsidP="009139A6">
      <w:r>
        <w:separator/>
      </w:r>
    </w:p>
  </w:footnote>
  <w:footnote w:type="continuationSeparator" w:id="0">
    <w:p w14:paraId="66192988" w14:textId="77777777" w:rsidR="0051452D" w:rsidRDefault="005145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78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475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A42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52D"/>
    <w:rsid w:val="000666E0"/>
    <w:rsid w:val="002510B7"/>
    <w:rsid w:val="0051452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59750"/>
  <w15:chartTrackingRefBased/>
  <w15:docId w15:val="{98D0730B-4C70-40F8-B61D-754B23A83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145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2022-07-08T07:55:00Z</dcterms:created>
  <dcterms:modified xsi:type="dcterms:W3CDTF">2022-07-08T07:55:00Z</dcterms:modified>
</cp:coreProperties>
</file>